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  <w:bookmarkStart w:id="0" w:name="_GoBack"/>
      <w:bookmarkEnd w:id="0"/>
    </w:p>
    <w:p w:rsidR="00E70DB9" w:rsidRPr="00912F40" w:rsidRDefault="00187D47" w:rsidP="00731059">
      <w:pPr>
        <w:tabs>
          <w:tab w:val="right" w:pos="8362"/>
        </w:tabs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731059">
      <w:pPr>
        <w:tabs>
          <w:tab w:val="right" w:pos="8362"/>
        </w:tabs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  <w:r w:rsidR="00731059">
        <w:rPr>
          <w:rFonts w:asciiTheme="majorBidi" w:hAnsiTheme="majorBidi" w:cstheme="majorBidi"/>
          <w:sz w:val="40"/>
          <w:szCs w:val="40"/>
        </w:rPr>
        <w:t xml:space="preserve"> </w:t>
      </w:r>
    </w:p>
    <w:p w:rsidR="00187D47" w:rsidRPr="00A76912" w:rsidRDefault="00187D47" w:rsidP="0007125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071254">
        <w:rPr>
          <w:rFonts w:asciiTheme="majorBidi" w:hAnsiTheme="majorBidi" w:cstheme="majorBidi"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</w:t>
      </w:r>
      <w:r w:rsidR="00731059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8A3BE1" w:rsidRDefault="00187D47" w:rsidP="00731059">
      <w:pPr>
        <w:tabs>
          <w:tab w:val="right" w:pos="8362"/>
        </w:tabs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CE74C5">
        <w:rPr>
          <w:rStyle w:val="fontstyle01"/>
        </w:rPr>
        <w:t xml:space="preserve">Analyse fonctionnelle </w:t>
      </w:r>
      <w:r w:rsidR="00731059">
        <w:rPr>
          <w:rStyle w:val="fontstyle01"/>
        </w:rPr>
        <w:t xml:space="preserve"> </w:t>
      </w:r>
      <w:r w:rsidR="00CE74C5">
        <w:rPr>
          <w:rStyle w:val="fontstyle01"/>
        </w:rPr>
        <w:t xml:space="preserve">                   </w:t>
      </w: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Pr="00CE74C5" w:rsidRDefault="00774633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>Salah BENRAMACHE</w:t>
      </w:r>
      <w:r w:rsidR="00CE74C5" w:rsidRPr="00CE74C5">
        <w:rPr>
          <w:rFonts w:asciiTheme="majorBidi" w:hAnsiTheme="majorBidi" w:cstheme="majorBidi"/>
          <w:sz w:val="40"/>
          <w:szCs w:val="40"/>
          <w:lang w:bidi="ar-DZ"/>
        </w:rPr>
        <w:t xml:space="preserve"> 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CE74C5" w:rsidP="00774633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 w:rsidRPr="00CE74C5">
              <w:rPr>
                <w:rFonts w:ascii="Times New Roman" w:hAnsi="Times New Roman" w:cs="Times New Roman"/>
                <w:b/>
                <w:bCs/>
                <w:color w:val="000000"/>
                <w:sz w:val="52"/>
                <w:szCs w:val="52"/>
              </w:rPr>
              <w:t xml:space="preserve">Sur les </w:t>
            </w:r>
            <w:r w:rsidR="00774633">
              <w:rPr>
                <w:rFonts w:ascii="Times New Roman" w:hAnsi="Times New Roman" w:cs="Times New Roman"/>
                <w:b/>
                <w:bCs/>
                <w:color w:val="000000"/>
                <w:sz w:val="52"/>
                <w:szCs w:val="52"/>
              </w:rPr>
              <w:t>espaces b-métriques</w:t>
            </w:r>
            <w:r w:rsidRPr="00CE74C5">
              <w:rPr>
                <w:rFonts w:ascii="Times New Roman" w:hAnsi="Times New Roman" w:cs="Times New Roman"/>
                <w:b/>
                <w:bCs/>
                <w:color w:val="000000"/>
                <w:sz w:val="52"/>
                <w:szCs w:val="52"/>
              </w:rPr>
              <w:t xml:space="preserve"> </w:t>
            </w: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E70DB9" w:rsidRPr="00DD06D4" w:rsidRDefault="00EB7875" w:rsidP="002C1E2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0" w:type="auto"/>
        <w:tblInd w:w="1" w:type="dxa"/>
        <w:tblLayout w:type="fixed"/>
        <w:tblLook w:val="04A0" w:firstRow="1" w:lastRow="0" w:firstColumn="1" w:lastColumn="0" w:noHBand="0" w:noVBand="1"/>
      </w:tblPr>
      <w:tblGrid>
        <w:gridCol w:w="4076"/>
        <w:gridCol w:w="3721"/>
        <w:gridCol w:w="2056"/>
      </w:tblGrid>
      <w:tr w:rsidR="0026082F" w:rsidRPr="0026082F" w:rsidTr="00CE74C5">
        <w:tc>
          <w:tcPr>
            <w:tcW w:w="4076" w:type="dxa"/>
          </w:tcPr>
          <w:p w:rsidR="0026082F" w:rsidRPr="00CE74C5" w:rsidRDefault="00774633" w:rsidP="00FD437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Ms. ALOUANI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Ahlem</w:t>
            </w:r>
            <w:proofErr w:type="spellEnd"/>
          </w:p>
        </w:tc>
        <w:tc>
          <w:tcPr>
            <w:tcW w:w="3721" w:type="dxa"/>
          </w:tcPr>
          <w:p w:rsidR="0026082F" w:rsidRPr="00FE3D24" w:rsidRDefault="00FE3D24" w:rsidP="00FE3D24">
            <w:pPr>
              <w:bidi/>
              <w:jc w:val="right"/>
              <w:rPr>
                <w:sz w:val="24"/>
                <w:szCs w:val="24"/>
              </w:rPr>
            </w:pP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M.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C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B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 w:rsidRPr="00CE74C5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>
              <w:rPr>
                <w:rFonts w:asciiTheme="majorBidi" w:hAnsiTheme="majorBidi" w:cstheme="majorBidi"/>
                <w:sz w:val="36"/>
                <w:szCs w:val="36"/>
              </w:rPr>
              <w:t>si</w:t>
            </w:r>
            <w:r w:rsidRPr="00CE74C5">
              <w:rPr>
                <w:rFonts w:asciiTheme="majorBidi" w:hAnsiTheme="majorBidi" w:cstheme="majorBidi"/>
                <w:sz w:val="36"/>
                <w:szCs w:val="36"/>
              </w:rPr>
              <w:t>la</w:t>
            </w:r>
            <w:proofErr w:type="spellEnd"/>
          </w:p>
        </w:tc>
        <w:tc>
          <w:tcPr>
            <w:tcW w:w="2056" w:type="dxa"/>
          </w:tcPr>
          <w:p w:rsidR="0026082F" w:rsidRPr="00CE74C5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CE74C5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E74C5">
        <w:tc>
          <w:tcPr>
            <w:tcW w:w="4076" w:type="dxa"/>
          </w:tcPr>
          <w:p w:rsidR="0026082F" w:rsidRPr="00CE74C5" w:rsidRDefault="00774633" w:rsidP="00FD437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Dr. TALLAB Abdelhamid</w:t>
            </w:r>
          </w:p>
        </w:tc>
        <w:tc>
          <w:tcPr>
            <w:tcW w:w="3721" w:type="dxa"/>
          </w:tcPr>
          <w:p w:rsidR="0026082F" w:rsidRPr="00CE74C5" w:rsidRDefault="00CE74C5" w:rsidP="003C4993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M.</w:t>
            </w:r>
            <w:r w:rsidR="003C499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C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 w:rsidR="003C499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B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 w:rsidRPr="00CE74C5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proofErr w:type="spellStart"/>
            <w:r w:rsidR="0026082F" w:rsidRPr="00CE74C5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26082F" w:rsidRPr="00CE74C5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26082F" w:rsidRPr="00CE74C5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56" w:type="dxa"/>
          </w:tcPr>
          <w:p w:rsidR="0026082F" w:rsidRPr="00CE74C5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CE74C5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CE74C5">
        <w:tc>
          <w:tcPr>
            <w:tcW w:w="4076" w:type="dxa"/>
          </w:tcPr>
          <w:p w:rsidR="0026082F" w:rsidRPr="00CE74C5" w:rsidRDefault="00FE3D24" w:rsidP="00C27A8D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Dr. 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Y</w:t>
            </w:r>
            <w:r w:rsidR="00FD437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AHI</w:t>
            </w:r>
            <w:r w:rsidR="00FD4371"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r w:rsidR="00C27A8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R</w:t>
            </w:r>
            <w:r w:rsidR="00FD437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achid</w:t>
            </w:r>
          </w:p>
        </w:tc>
        <w:tc>
          <w:tcPr>
            <w:tcW w:w="3721" w:type="dxa"/>
          </w:tcPr>
          <w:p w:rsidR="0026082F" w:rsidRPr="00CE74C5" w:rsidRDefault="00FE3D24" w:rsidP="003C4993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M.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C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 w:rsidR="003C499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B</w:t>
            </w:r>
            <w:r w:rsidRPr="00CE74C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</w:t>
            </w:r>
            <w:r w:rsidRPr="00CE74C5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proofErr w:type="spellStart"/>
            <w:r w:rsidRPr="00CE74C5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CE74C5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CE74C5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56" w:type="dxa"/>
          </w:tcPr>
          <w:p w:rsidR="0026082F" w:rsidRPr="00CE74C5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CE74C5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3B7316" w:rsidRDefault="003B7316" w:rsidP="003B7316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3B7316" w:rsidSect="0026082F">
          <w:headerReference w:type="default" r:id="rId9"/>
          <w:footerReference w:type="default" r:id="rId10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CD3022" w:rsidRPr="003B7316" w:rsidRDefault="00CD3022" w:rsidP="003B7316">
      <w:pPr>
        <w:bidi/>
        <w:rPr>
          <w:rFonts w:ascii="Traditional Arabic" w:hAnsi="Traditional Arabic" w:cs="Traditional Arabic"/>
          <w:sz w:val="32"/>
          <w:szCs w:val="32"/>
          <w:rtl/>
        </w:rPr>
        <w:sectPr w:rsidR="00CD3022" w:rsidRPr="003B7316" w:rsidSect="0026082F">
          <w:headerReference w:type="default" r:id="rId11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AC6D3C" w:rsidRPr="00EB7875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AC6D3C" w:rsidRPr="00912F40" w:rsidRDefault="00AC6D3C" w:rsidP="00AC6D3C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C6D3C">
        <w:rPr>
          <w:b/>
          <w:bCs/>
          <w:sz w:val="40"/>
          <w:szCs w:val="40"/>
        </w:rPr>
        <w:t>Licence</w:t>
      </w:r>
      <w:r w:rsidRPr="00A7691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‏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>
        <w:rPr>
          <w:rFonts w:asciiTheme="majorBidi" w:hAnsiTheme="majorBidi" w:cstheme="majorBidi"/>
          <w:sz w:val="40"/>
          <w:szCs w:val="40"/>
        </w:rPr>
        <w:t xml:space="preserve">  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>
        <w:rPr>
          <w:rFonts w:asciiTheme="majorBidi" w:hAnsiTheme="majorBidi" w:cstheme="majorBidi"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AC6D3C" w:rsidRPr="008A3BE1" w:rsidRDefault="00AC6D3C" w:rsidP="00AC6D3C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         </w:t>
      </w:r>
      <w:r w:rsidRPr="00AC6D3C">
        <w:rPr>
          <w:rFonts w:asciiTheme="majorBidi" w:hAnsiTheme="majorBidi" w:cstheme="majorBidi"/>
          <w:b/>
          <w:bCs/>
          <w:sz w:val="40"/>
          <w:szCs w:val="40"/>
        </w:rPr>
        <w:t>Spécialité</w:t>
      </w:r>
      <w:r w:rsidRPr="00FB348C">
        <w:rPr>
          <w:b/>
          <w:bCs/>
          <w:sz w:val="32"/>
          <w:szCs w:val="32"/>
          <w:lang w:bidi="he-IL"/>
        </w:rPr>
        <w:t xml:space="preserve"> : </w:t>
      </w:r>
      <w:r>
        <w:rPr>
          <w:b/>
          <w:bCs/>
          <w:sz w:val="32"/>
          <w:szCs w:val="32"/>
          <w:lang w:bidi="he-IL"/>
        </w:rPr>
        <w:t xml:space="preserve">  </w:t>
      </w:r>
      <w:r w:rsidRPr="00D92E02">
        <w:rPr>
          <w:sz w:val="32"/>
          <w:szCs w:val="32"/>
          <w:lang w:bidi="he-IL"/>
        </w:rPr>
        <w:t>Mathématiques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</w:p>
    <w:p w:rsidR="00AC6D3C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F517F7" w:rsidRDefault="00AC6D3C" w:rsidP="00AC6D3C">
      <w:pPr>
        <w:spacing w:line="360" w:lineRule="auto"/>
        <w:ind w:left="-540" w:right="-290"/>
        <w:jc w:val="center"/>
        <w:rPr>
          <w:b/>
          <w:bCs/>
          <w:sz w:val="32"/>
          <w:szCs w:val="32"/>
          <w:lang w:bidi="he-IL"/>
        </w:rPr>
      </w:pPr>
      <w:r>
        <w:rPr>
          <w:b/>
          <w:bCs/>
          <w:sz w:val="32"/>
          <w:szCs w:val="32"/>
          <w:lang w:bidi="he-IL"/>
        </w:rPr>
        <w:t xml:space="preserve">1-                             </w:t>
      </w:r>
      <w:r w:rsidRPr="00F517F7">
        <w:rPr>
          <w:b/>
          <w:bCs/>
          <w:sz w:val="32"/>
          <w:szCs w:val="32"/>
          <w:lang w:bidi="he-IL"/>
        </w:rPr>
        <w:t xml:space="preserve">   </w:t>
      </w:r>
      <w:r>
        <w:rPr>
          <w:b/>
          <w:bCs/>
          <w:sz w:val="32"/>
          <w:szCs w:val="32"/>
          <w:lang w:bidi="he-IL"/>
        </w:rPr>
        <w:t xml:space="preserve">  2-  </w:t>
      </w:r>
      <w:r>
        <w:rPr>
          <w:b/>
          <w:bCs/>
          <w:color w:val="F2F2F2"/>
          <w:sz w:val="32"/>
          <w:szCs w:val="32"/>
          <w:lang w:bidi="he-IL"/>
        </w:rPr>
        <w:t xml:space="preserve">                            </w:t>
      </w:r>
      <w:r>
        <w:rPr>
          <w:b/>
          <w:bCs/>
          <w:sz w:val="32"/>
          <w:szCs w:val="32"/>
          <w:lang w:bidi="he-IL"/>
        </w:rPr>
        <w:t>3-</w:t>
      </w:r>
    </w:p>
    <w:p w:rsidR="00AC6D3C" w:rsidRPr="00A76912" w:rsidRDefault="00AC6D3C" w:rsidP="00AC6D3C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4"/>
      </w:tblGrid>
      <w:tr w:rsidR="00AC6D3C" w:rsidTr="00924906">
        <w:trPr>
          <w:tblCellSpacing w:w="20" w:type="dxa"/>
        </w:trPr>
        <w:tc>
          <w:tcPr>
            <w:tcW w:w="9854" w:type="dxa"/>
          </w:tcPr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AC6D3C" w:rsidRPr="002C1E2A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AC6D3C" w:rsidRPr="00CB2ECF" w:rsidRDefault="00AC6D3C" w:rsidP="00AC6D3C">
      <w:pPr>
        <w:spacing w:line="360" w:lineRule="auto"/>
        <w:ind w:right="-290"/>
        <w:rPr>
          <w:b/>
          <w:bCs/>
          <w:sz w:val="28"/>
          <w:szCs w:val="28"/>
        </w:rPr>
      </w:pPr>
      <w:r w:rsidRPr="00AC6D3C">
        <w:rPr>
          <w:b/>
          <w:bCs/>
          <w:sz w:val="32"/>
          <w:szCs w:val="32"/>
        </w:rPr>
        <w:t xml:space="preserve">   Dirigé par :</w:t>
      </w:r>
      <w:r w:rsidRPr="00CB2ECF">
        <w:rPr>
          <w:b/>
          <w:bCs/>
          <w:sz w:val="28"/>
          <w:szCs w:val="28"/>
        </w:rPr>
        <w:t xml:space="preserve">    </w:t>
      </w:r>
    </w:p>
    <w:p w:rsidR="00AC6D3C" w:rsidRPr="00AC6D3C" w:rsidRDefault="00AC6D3C" w:rsidP="00AC6D3C">
      <w:pPr>
        <w:spacing w:line="360" w:lineRule="auto"/>
        <w:ind w:left="-540" w:right="-290"/>
        <w:rPr>
          <w:rFonts w:asciiTheme="majorBidi" w:hAnsiTheme="majorBidi" w:cstheme="majorBidi"/>
          <w:b/>
          <w:bCs/>
          <w:sz w:val="40"/>
          <w:szCs w:val="40"/>
        </w:rPr>
      </w:pPr>
      <w:r w:rsidRPr="00AC6D3C">
        <w:rPr>
          <w:b/>
          <w:bCs/>
          <w:sz w:val="28"/>
          <w:szCs w:val="28"/>
        </w:rPr>
        <w:t xml:space="preserve">           </w:t>
      </w:r>
      <w:r w:rsidRPr="00AC6D3C">
        <w:rPr>
          <w:b/>
          <w:bCs/>
          <w:sz w:val="32"/>
          <w:szCs w:val="32"/>
        </w:rPr>
        <w:t>Mr.</w:t>
      </w:r>
      <w:r w:rsidRPr="00AC6D3C">
        <w:rPr>
          <w:b/>
          <w:bCs/>
          <w:sz w:val="28"/>
          <w:szCs w:val="28"/>
        </w:rPr>
        <w:t xml:space="preserve"> </w:t>
      </w:r>
      <w:r w:rsidRPr="00AC6D3C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:rsidR="00AC6D3C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A76912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Default="00AC6D3C" w:rsidP="00AC6D3C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AC6D3C" w:rsidSect="0026082F">
          <w:headerReference w:type="default" r:id="rId12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579A3" w:rsidRPr="002C1E2A" w:rsidRDefault="001579A3" w:rsidP="00AC6D3C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26082F">
      <w:headerReference w:type="default" r:id="rId13"/>
      <w:footerReference w:type="default" r:id="rId14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92A" w:rsidRDefault="00C6392A" w:rsidP="00F373A7">
      <w:pPr>
        <w:spacing w:after="0" w:line="240" w:lineRule="auto"/>
      </w:pPr>
      <w:r>
        <w:separator/>
      </w:r>
    </w:p>
  </w:endnote>
  <w:endnote w:type="continuationSeparator" w:id="0">
    <w:p w:rsidR="00C6392A" w:rsidRDefault="00C6392A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316" w:rsidRDefault="003B7316" w:rsidP="00CE74C5">
    <w:pPr>
      <w:bidi/>
      <w:spacing w:after="0"/>
      <w:ind w:hanging="1"/>
      <w:jc w:val="center"/>
      <w:rPr>
        <w:rFonts w:asciiTheme="majorBidi" w:hAnsiTheme="majorBidi" w:cstheme="majorBidi"/>
        <w:b/>
        <w:bCs/>
        <w:sz w:val="36"/>
        <w:szCs w:val="36"/>
        <w:rtl/>
      </w:rPr>
    </w:pP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>Promotion : 201</w:t>
    </w:r>
    <w:r w:rsidR="00CE74C5">
      <w:rPr>
        <w:rFonts w:asciiTheme="majorBidi" w:hAnsiTheme="majorBidi" w:cstheme="majorBidi"/>
        <w:b/>
        <w:bCs/>
        <w:sz w:val="36"/>
        <w:szCs w:val="36"/>
        <w:lang w:bidi="ar-DZ"/>
      </w:rPr>
      <w:t>8</w:t>
    </w: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 xml:space="preserve"> / 201</w:t>
    </w:r>
    <w:r w:rsidR="00CE74C5">
      <w:rPr>
        <w:rFonts w:asciiTheme="majorBidi" w:hAnsiTheme="majorBidi" w:cstheme="majorBidi"/>
        <w:b/>
        <w:bCs/>
        <w:sz w:val="36"/>
        <w:szCs w:val="36"/>
        <w:lang w:bidi="ar-DZ"/>
      </w:rPr>
      <w:t>9</w:t>
    </w:r>
  </w:p>
  <w:p w:rsidR="003B7316" w:rsidRDefault="003B7316" w:rsidP="003B7316">
    <w:pPr>
      <w:pStyle w:val="a8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316" w:rsidRDefault="003B73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92A" w:rsidRDefault="00C6392A" w:rsidP="00F373A7">
      <w:pPr>
        <w:spacing w:after="0" w:line="240" w:lineRule="auto"/>
      </w:pPr>
      <w:r>
        <w:separator/>
      </w:r>
    </w:p>
  </w:footnote>
  <w:footnote w:type="continuationSeparator" w:id="0">
    <w:p w:rsidR="00C6392A" w:rsidRDefault="00C6392A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16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17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</w:t>
    </w:r>
    <w:r w:rsidR="001579A3" w:rsidRPr="00DD06D4">
      <w:rPr>
        <w:rFonts w:ascii="Times New Roman" w:hAnsi="Times New Roman" w:cs="Times New Roman" w:hint="cs"/>
        <w:b/>
        <w:bCs/>
        <w:sz w:val="20"/>
        <w:szCs w:val="20"/>
        <w:rtl/>
      </w:rPr>
      <w:t xml:space="preserve"> </w:t>
    </w:r>
    <w:r w:rsidRPr="00DD06D4">
      <w:rPr>
        <w:rFonts w:ascii="Times New Roman" w:hAnsi="Times New Roman" w:cs="Times New Roman"/>
        <w:b/>
        <w:bCs/>
        <w:sz w:val="20"/>
        <w:szCs w:val="20"/>
      </w:rPr>
      <w:t>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18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316" w:rsidRPr="00DD06D4" w:rsidRDefault="003B7316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D3C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AC6D3C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-104140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5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4624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</w:t>
    </w:r>
    <w:r w:rsidRPr="00DD06D4">
      <w:rPr>
        <w:rFonts w:ascii="Times New Roman" w:hAnsi="Times New Roman" w:cs="Times New Roman" w:hint="cs"/>
        <w:b/>
        <w:bCs/>
        <w:sz w:val="20"/>
        <w:szCs w:val="20"/>
        <w:rtl/>
      </w:rPr>
      <w:t xml:space="preserve"> </w:t>
    </w:r>
    <w:r w:rsidRPr="00DD06D4">
      <w:rPr>
        <w:rFonts w:ascii="Times New Roman" w:hAnsi="Times New Roman" w:cs="Times New Roman"/>
        <w:b/>
        <w:bCs/>
        <w:sz w:val="20"/>
        <w:szCs w:val="20"/>
      </w:rPr>
      <w:t>De M’sila</w:t>
    </w:r>
    <w:r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2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40"/>
    <w:rsid w:val="00071254"/>
    <w:rsid w:val="000751D3"/>
    <w:rsid w:val="000838EF"/>
    <w:rsid w:val="000E06DF"/>
    <w:rsid w:val="001020CC"/>
    <w:rsid w:val="0011655B"/>
    <w:rsid w:val="00120C89"/>
    <w:rsid w:val="00122FB9"/>
    <w:rsid w:val="00146B9C"/>
    <w:rsid w:val="001579A3"/>
    <w:rsid w:val="00187D47"/>
    <w:rsid w:val="00192D36"/>
    <w:rsid w:val="001A68E1"/>
    <w:rsid w:val="001E76A8"/>
    <w:rsid w:val="002563D8"/>
    <w:rsid w:val="0026082F"/>
    <w:rsid w:val="002C1E2A"/>
    <w:rsid w:val="003103B9"/>
    <w:rsid w:val="00357AF4"/>
    <w:rsid w:val="003B7316"/>
    <w:rsid w:val="003C4993"/>
    <w:rsid w:val="003F586C"/>
    <w:rsid w:val="00445445"/>
    <w:rsid w:val="0044608D"/>
    <w:rsid w:val="0045230B"/>
    <w:rsid w:val="00580DDD"/>
    <w:rsid w:val="005F2408"/>
    <w:rsid w:val="00615535"/>
    <w:rsid w:val="006333C8"/>
    <w:rsid w:val="00685010"/>
    <w:rsid w:val="006A7247"/>
    <w:rsid w:val="0072329C"/>
    <w:rsid w:val="00731059"/>
    <w:rsid w:val="00774633"/>
    <w:rsid w:val="007B4CD2"/>
    <w:rsid w:val="00815230"/>
    <w:rsid w:val="00856353"/>
    <w:rsid w:val="008A3BE1"/>
    <w:rsid w:val="008E2C49"/>
    <w:rsid w:val="00912F40"/>
    <w:rsid w:val="009418A5"/>
    <w:rsid w:val="00966A50"/>
    <w:rsid w:val="009C003F"/>
    <w:rsid w:val="009C3915"/>
    <w:rsid w:val="009F7E1D"/>
    <w:rsid w:val="00A73EE8"/>
    <w:rsid w:val="00A76912"/>
    <w:rsid w:val="00A86196"/>
    <w:rsid w:val="00AB592E"/>
    <w:rsid w:val="00AC6D3C"/>
    <w:rsid w:val="00AF4FE4"/>
    <w:rsid w:val="00B6793B"/>
    <w:rsid w:val="00B709D5"/>
    <w:rsid w:val="00B739A4"/>
    <w:rsid w:val="00BA2CAD"/>
    <w:rsid w:val="00BB02F8"/>
    <w:rsid w:val="00BE464D"/>
    <w:rsid w:val="00BE7F98"/>
    <w:rsid w:val="00C27A8D"/>
    <w:rsid w:val="00C6392A"/>
    <w:rsid w:val="00CA0FC8"/>
    <w:rsid w:val="00CB4340"/>
    <w:rsid w:val="00CD3022"/>
    <w:rsid w:val="00CD4A30"/>
    <w:rsid w:val="00CE1A00"/>
    <w:rsid w:val="00CE74C5"/>
    <w:rsid w:val="00D16263"/>
    <w:rsid w:val="00D950D5"/>
    <w:rsid w:val="00DD06D4"/>
    <w:rsid w:val="00E70DB9"/>
    <w:rsid w:val="00EB7875"/>
    <w:rsid w:val="00F234CF"/>
    <w:rsid w:val="00F373A7"/>
    <w:rsid w:val="00F63E17"/>
    <w:rsid w:val="00F8715E"/>
    <w:rsid w:val="00F93B57"/>
    <w:rsid w:val="00FD4371"/>
    <w:rsid w:val="00FE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E74C5"/>
    <w:rPr>
      <w:rFonts w:ascii="Times New Roman" w:hAnsi="Times New Roman" w:cs="Times New Roman" w:hint="default"/>
      <w:b w:val="0"/>
      <w:bCs w:val="0"/>
      <w:i w:val="0"/>
      <w:iCs w:val="0"/>
      <w:color w:val="00000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4C724-AAFD-4299-90AB-032D9538C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69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adel</cp:lastModifiedBy>
  <cp:revision>9</cp:revision>
  <cp:lastPrinted>2017-02-01T15:37:00Z</cp:lastPrinted>
  <dcterms:created xsi:type="dcterms:W3CDTF">2017-05-09T10:14:00Z</dcterms:created>
  <dcterms:modified xsi:type="dcterms:W3CDTF">2019-06-26T01:44:00Z</dcterms:modified>
</cp:coreProperties>
</file>